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F4203" w14:textId="77777777" w:rsidR="005F2CA6" w:rsidRPr="004E7E1B" w:rsidRDefault="005F2CA6" w:rsidP="005F2CA6">
      <w:pPr>
        <w:rPr>
          <w:sz w:val="22"/>
          <w:szCs w:val="22"/>
        </w:rPr>
      </w:pPr>
    </w:p>
    <w:p w14:paraId="2494428C" w14:textId="044DA3F1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>MEMO TO:</w:t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="00D3491B">
        <w:rPr>
          <w:sz w:val="22"/>
          <w:szCs w:val="22"/>
        </w:rPr>
        <w:fldChar w:fldCharType="begin"/>
      </w:r>
      <w:r w:rsidR="00D3491B">
        <w:rPr>
          <w:sz w:val="22"/>
          <w:szCs w:val="22"/>
        </w:rPr>
        <w:instrText xml:space="preserve"> MERGEFIELD Right_of_Way_Unit_Manager </w:instrText>
      </w:r>
      <w:r w:rsidR="00D3491B">
        <w:rPr>
          <w:sz w:val="22"/>
          <w:szCs w:val="22"/>
        </w:rPr>
        <w:fldChar w:fldCharType="separate"/>
      </w:r>
      <w:r w:rsidR="00D322C1">
        <w:rPr>
          <w:noProof/>
          <w:sz w:val="22"/>
          <w:szCs w:val="22"/>
        </w:rPr>
        <w:t>«Right_of_Way_Unit_Manager»</w:t>
      </w:r>
      <w:r w:rsidR="00D3491B">
        <w:rPr>
          <w:sz w:val="22"/>
          <w:szCs w:val="22"/>
        </w:rPr>
        <w:fldChar w:fldCharType="end"/>
      </w:r>
    </w:p>
    <w:p w14:paraId="66C9C1BC" w14:textId="77777777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>
        <w:rPr>
          <w:sz w:val="22"/>
          <w:szCs w:val="22"/>
        </w:rPr>
        <w:t>Manager, Right of Way Unit</w:t>
      </w:r>
    </w:p>
    <w:p w14:paraId="651A3112" w14:textId="77777777" w:rsidR="005F2CA6" w:rsidRPr="00C363A6" w:rsidRDefault="005F2CA6" w:rsidP="005F2CA6">
      <w:pPr>
        <w:rPr>
          <w:sz w:val="22"/>
          <w:szCs w:val="22"/>
        </w:rPr>
      </w:pPr>
    </w:p>
    <w:p w14:paraId="38D96F55" w14:textId="7868B895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>ATTN:</w:t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="002E68FC">
        <w:rPr>
          <w:sz w:val="22"/>
          <w:szCs w:val="22"/>
        </w:rPr>
        <w:tab/>
      </w:r>
      <w:r w:rsidR="00D3491B">
        <w:rPr>
          <w:sz w:val="22"/>
          <w:szCs w:val="22"/>
        </w:rPr>
        <w:fldChar w:fldCharType="begin"/>
      </w:r>
      <w:r w:rsidR="00D3491B">
        <w:rPr>
          <w:sz w:val="22"/>
          <w:szCs w:val="22"/>
        </w:rPr>
        <w:instrText xml:space="preserve"> MERGEFIELD Account_Payables </w:instrText>
      </w:r>
      <w:r w:rsidR="00D3491B">
        <w:rPr>
          <w:sz w:val="22"/>
          <w:szCs w:val="22"/>
        </w:rPr>
        <w:fldChar w:fldCharType="separate"/>
      </w:r>
      <w:r w:rsidR="00D322C1">
        <w:rPr>
          <w:noProof/>
          <w:sz w:val="22"/>
          <w:szCs w:val="22"/>
        </w:rPr>
        <w:t>«Account_Payables»</w:t>
      </w:r>
      <w:r w:rsidR="00D3491B">
        <w:rPr>
          <w:sz w:val="22"/>
          <w:szCs w:val="22"/>
        </w:rPr>
        <w:fldChar w:fldCharType="end"/>
      </w:r>
    </w:p>
    <w:p w14:paraId="0890EA05" w14:textId="77777777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  <w:t>Right of Way Administration</w:t>
      </w:r>
    </w:p>
    <w:p w14:paraId="3A6E8900" w14:textId="77777777" w:rsidR="005F2CA6" w:rsidRPr="00C363A6" w:rsidRDefault="005F2CA6" w:rsidP="005F2CA6">
      <w:pPr>
        <w:rPr>
          <w:sz w:val="22"/>
          <w:szCs w:val="22"/>
        </w:rPr>
      </w:pPr>
    </w:p>
    <w:p w14:paraId="0772CD02" w14:textId="526B7A19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>FROM:</w:t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27339B">
        <w:rPr>
          <w:sz w:val="22"/>
          <w:szCs w:val="22"/>
        </w:rPr>
        <w:t>Roadway Design Lead</w:t>
      </w:r>
    </w:p>
    <w:p w14:paraId="5A2F8364" w14:textId="77777777" w:rsidR="005F2CA6" w:rsidRPr="00C363A6" w:rsidRDefault="005F2CA6" w:rsidP="005F2CA6">
      <w:pPr>
        <w:rPr>
          <w:sz w:val="22"/>
          <w:szCs w:val="22"/>
        </w:rPr>
      </w:pPr>
    </w:p>
    <w:p w14:paraId="6BD07FF9" w14:textId="6700DA57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>DATE:</w:t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="00643C71">
        <w:rPr>
          <w:sz w:val="22"/>
          <w:szCs w:val="22"/>
        </w:rPr>
        <w:fldChar w:fldCharType="begin"/>
      </w:r>
      <w:r w:rsidR="00643C71">
        <w:rPr>
          <w:sz w:val="22"/>
          <w:szCs w:val="22"/>
        </w:rPr>
        <w:instrText xml:space="preserve"> DATE  \@ "MMMM d, yyyy"  \* MERGEFORMAT </w:instrText>
      </w:r>
      <w:r w:rsidR="00643C71">
        <w:rPr>
          <w:sz w:val="22"/>
          <w:szCs w:val="22"/>
        </w:rPr>
        <w:fldChar w:fldCharType="separate"/>
      </w:r>
      <w:r w:rsidR="00D322C1">
        <w:rPr>
          <w:noProof/>
          <w:sz w:val="22"/>
          <w:szCs w:val="22"/>
        </w:rPr>
        <w:t>October 1, 2025</w:t>
      </w:r>
      <w:r w:rsidR="00643C71">
        <w:rPr>
          <w:sz w:val="22"/>
          <w:szCs w:val="22"/>
        </w:rPr>
        <w:fldChar w:fldCharType="end"/>
      </w:r>
    </w:p>
    <w:p w14:paraId="38CA5BD5" w14:textId="77777777" w:rsidR="005F2CA6" w:rsidRPr="00C363A6" w:rsidRDefault="005F2CA6" w:rsidP="005F2CA6">
      <w:pPr>
        <w:rPr>
          <w:sz w:val="22"/>
          <w:szCs w:val="22"/>
        </w:rPr>
      </w:pPr>
    </w:p>
    <w:p w14:paraId="4631D544" w14:textId="758A28E8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>SUBJECT:</w:t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  <w:t xml:space="preserve">Project </w:t>
      </w:r>
      <w:r w:rsidR="00BB0004"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>
              <w:default w:val="WBS"/>
            </w:textInput>
          </w:ffData>
        </w:fldChar>
      </w:r>
      <w:bookmarkStart w:id="0" w:name="Text3"/>
      <w:r w:rsidR="00BB0004">
        <w:rPr>
          <w:sz w:val="22"/>
          <w:szCs w:val="22"/>
        </w:rPr>
        <w:instrText xml:space="preserve"> FORMTEXT </w:instrText>
      </w:r>
      <w:r w:rsidR="00BB0004">
        <w:rPr>
          <w:sz w:val="22"/>
          <w:szCs w:val="22"/>
        </w:rPr>
      </w:r>
      <w:r w:rsidR="00BB0004">
        <w:rPr>
          <w:sz w:val="22"/>
          <w:szCs w:val="22"/>
        </w:rPr>
        <w:fldChar w:fldCharType="separate"/>
      </w:r>
      <w:r w:rsidR="00D322C1">
        <w:rPr>
          <w:noProof/>
          <w:sz w:val="22"/>
          <w:szCs w:val="22"/>
        </w:rPr>
        <w:t>WBS</w:t>
      </w:r>
      <w:r w:rsidR="00BB0004">
        <w:rPr>
          <w:sz w:val="22"/>
          <w:szCs w:val="22"/>
        </w:rPr>
        <w:fldChar w:fldCharType="end"/>
      </w:r>
      <w:bookmarkEnd w:id="0"/>
      <w:r w:rsidRPr="00C363A6">
        <w:rPr>
          <w:sz w:val="22"/>
          <w:szCs w:val="22"/>
        </w:rPr>
        <w:t xml:space="preserve"> (</w:t>
      </w:r>
      <w:r w:rsidR="00BB0004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TIP"/>
            </w:textInput>
          </w:ffData>
        </w:fldChar>
      </w:r>
      <w:bookmarkStart w:id="1" w:name="Text4"/>
      <w:r w:rsidR="00BB0004">
        <w:rPr>
          <w:sz w:val="22"/>
          <w:szCs w:val="22"/>
        </w:rPr>
        <w:instrText xml:space="preserve"> FORMTEXT </w:instrText>
      </w:r>
      <w:r w:rsidR="00BB0004">
        <w:rPr>
          <w:sz w:val="22"/>
          <w:szCs w:val="22"/>
        </w:rPr>
      </w:r>
      <w:r w:rsidR="00BB0004">
        <w:rPr>
          <w:sz w:val="22"/>
          <w:szCs w:val="22"/>
        </w:rPr>
        <w:fldChar w:fldCharType="separate"/>
      </w:r>
      <w:r w:rsidR="00D322C1">
        <w:rPr>
          <w:noProof/>
          <w:sz w:val="22"/>
          <w:szCs w:val="22"/>
        </w:rPr>
        <w:t>TIP</w:t>
      </w:r>
      <w:r w:rsidR="00BB0004">
        <w:rPr>
          <w:sz w:val="22"/>
          <w:szCs w:val="22"/>
        </w:rPr>
        <w:fldChar w:fldCharType="end"/>
      </w:r>
      <w:bookmarkEnd w:id="1"/>
      <w:r w:rsidRPr="00C363A6">
        <w:rPr>
          <w:sz w:val="22"/>
          <w:szCs w:val="22"/>
        </w:rPr>
        <w:t xml:space="preserve">) </w:t>
      </w:r>
      <w:r w:rsidRPr="00C363A6">
        <w:rPr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2" w:name="Text5"/>
      <w:r w:rsidRPr="00C363A6">
        <w:rPr>
          <w:sz w:val="22"/>
          <w:szCs w:val="22"/>
        </w:rPr>
        <w:instrText xml:space="preserve"> FORMTEXT </w:instrText>
      </w:r>
      <w:r w:rsidRPr="00C363A6">
        <w:rPr>
          <w:sz w:val="22"/>
          <w:szCs w:val="22"/>
        </w:rPr>
      </w:r>
      <w:r w:rsidRPr="00C363A6">
        <w:rPr>
          <w:sz w:val="22"/>
          <w:szCs w:val="22"/>
        </w:rPr>
        <w:fldChar w:fldCharType="separate"/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Pr="00C363A6">
        <w:rPr>
          <w:sz w:val="22"/>
          <w:szCs w:val="22"/>
        </w:rPr>
        <w:fldChar w:fldCharType="end"/>
      </w:r>
      <w:bookmarkEnd w:id="2"/>
      <w:r w:rsidRPr="00C363A6">
        <w:rPr>
          <w:sz w:val="22"/>
          <w:szCs w:val="22"/>
        </w:rPr>
        <w:t xml:space="preserve"> County</w:t>
      </w:r>
    </w:p>
    <w:p w14:paraId="00CF7836" w14:textId="3048C8C3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  <w:t xml:space="preserve">F. A. Project </w:t>
      </w:r>
      <w:r w:rsidRPr="00C363A6">
        <w:rPr>
          <w:sz w:val="22"/>
          <w:szCs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3" w:name="Text6"/>
      <w:r w:rsidRPr="00C363A6">
        <w:rPr>
          <w:sz w:val="22"/>
          <w:szCs w:val="22"/>
        </w:rPr>
        <w:instrText xml:space="preserve"> FORMTEXT </w:instrText>
      </w:r>
      <w:r w:rsidRPr="00C363A6">
        <w:rPr>
          <w:sz w:val="22"/>
          <w:szCs w:val="22"/>
        </w:rPr>
      </w:r>
      <w:r w:rsidRPr="00C363A6">
        <w:rPr>
          <w:sz w:val="22"/>
          <w:szCs w:val="22"/>
        </w:rPr>
        <w:fldChar w:fldCharType="separate"/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Pr="00C363A6">
        <w:rPr>
          <w:sz w:val="22"/>
          <w:szCs w:val="22"/>
        </w:rPr>
        <w:fldChar w:fldCharType="end"/>
      </w:r>
      <w:bookmarkEnd w:id="3"/>
    </w:p>
    <w:p w14:paraId="32434F50" w14:textId="13E8A265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="00BB0004">
        <w:rPr>
          <w:sz w:val="22"/>
          <w:szCs w:val="22"/>
        </w:rPr>
        <w:fldChar w:fldCharType="begin">
          <w:ffData>
            <w:name w:val="Text7"/>
            <w:enabled/>
            <w:calcOnExit w:val="0"/>
            <w:textInput>
              <w:default w:val="Project Description"/>
            </w:textInput>
          </w:ffData>
        </w:fldChar>
      </w:r>
      <w:bookmarkStart w:id="4" w:name="Text7"/>
      <w:r w:rsidR="00BB0004">
        <w:rPr>
          <w:sz w:val="22"/>
          <w:szCs w:val="22"/>
        </w:rPr>
        <w:instrText xml:space="preserve"> FORMTEXT </w:instrText>
      </w:r>
      <w:r w:rsidR="00BB0004">
        <w:rPr>
          <w:sz w:val="22"/>
          <w:szCs w:val="22"/>
        </w:rPr>
      </w:r>
      <w:r w:rsidR="00BB0004">
        <w:rPr>
          <w:sz w:val="22"/>
          <w:szCs w:val="22"/>
        </w:rPr>
        <w:fldChar w:fldCharType="separate"/>
      </w:r>
      <w:r w:rsidR="00D322C1">
        <w:rPr>
          <w:noProof/>
          <w:sz w:val="22"/>
          <w:szCs w:val="22"/>
        </w:rPr>
        <w:t>Project Description</w:t>
      </w:r>
      <w:r w:rsidR="00BB0004">
        <w:rPr>
          <w:sz w:val="22"/>
          <w:szCs w:val="22"/>
        </w:rPr>
        <w:fldChar w:fldCharType="end"/>
      </w:r>
      <w:bookmarkEnd w:id="4"/>
    </w:p>
    <w:p w14:paraId="5B468388" w14:textId="77777777" w:rsidR="005F2CA6" w:rsidRPr="00C363A6" w:rsidRDefault="005F2CA6" w:rsidP="005F2CA6">
      <w:pPr>
        <w:rPr>
          <w:sz w:val="22"/>
          <w:szCs w:val="22"/>
        </w:rPr>
      </w:pPr>
    </w:p>
    <w:p w14:paraId="3B30EB16" w14:textId="77777777" w:rsidR="005F2CA6" w:rsidRPr="00C363A6" w:rsidRDefault="005F2CA6" w:rsidP="005F2CA6">
      <w:pPr>
        <w:jc w:val="center"/>
        <w:rPr>
          <w:b/>
          <w:sz w:val="22"/>
          <w:szCs w:val="22"/>
          <w:u w:val="single"/>
        </w:rPr>
      </w:pPr>
      <w:r w:rsidRPr="00C363A6">
        <w:rPr>
          <w:b/>
          <w:sz w:val="22"/>
          <w:szCs w:val="22"/>
          <w:u w:val="single"/>
        </w:rPr>
        <w:t>Right of Way Revisions</w:t>
      </w:r>
    </w:p>
    <w:p w14:paraId="5EB771B9" w14:textId="77777777" w:rsidR="005F2CA6" w:rsidRPr="00C363A6" w:rsidRDefault="005F2CA6" w:rsidP="005F2CA6">
      <w:pPr>
        <w:rPr>
          <w:sz w:val="22"/>
          <w:szCs w:val="22"/>
        </w:rPr>
      </w:pPr>
    </w:p>
    <w:p w14:paraId="3E92B207" w14:textId="78AB02A7" w:rsidR="005F2CA6" w:rsidRPr="00C363A6" w:rsidRDefault="005F2CA6" w:rsidP="004A29D9">
      <w:pPr>
        <w:jc w:val="both"/>
        <w:rPr>
          <w:sz w:val="22"/>
          <w:szCs w:val="22"/>
        </w:rPr>
      </w:pPr>
      <w:r w:rsidRPr="00C363A6">
        <w:rPr>
          <w:sz w:val="22"/>
          <w:szCs w:val="22"/>
        </w:rPr>
        <w:t xml:space="preserve">Right-of-way revisions have been made to the plans in accordance with an electronic submittal from </w:t>
      </w:r>
      <w:r w:rsidR="00F40143" w:rsidRPr="00F40143">
        <w:rPr>
          <w:sz w:val="22"/>
          <w:szCs w:val="22"/>
        </w:rPr>
        <w:fldChar w:fldCharType="begin"/>
      </w:r>
      <w:r w:rsidR="00F40143" w:rsidRPr="00F40143">
        <w:rPr>
          <w:sz w:val="22"/>
          <w:szCs w:val="22"/>
        </w:rPr>
        <w:instrText xml:space="preserve"> MERGEFIELD Asst_State_RW_Negotiator </w:instrText>
      </w:r>
      <w:r w:rsidR="00F40143" w:rsidRPr="00F40143">
        <w:rPr>
          <w:sz w:val="22"/>
          <w:szCs w:val="22"/>
        </w:rPr>
        <w:fldChar w:fldCharType="separate"/>
      </w:r>
      <w:r w:rsidR="00D322C1">
        <w:rPr>
          <w:noProof/>
          <w:sz w:val="22"/>
          <w:szCs w:val="22"/>
        </w:rPr>
        <w:t>«Asst_State_RW_Negotiator»</w:t>
      </w:r>
      <w:r w:rsidR="00F40143" w:rsidRPr="00F40143">
        <w:rPr>
          <w:sz w:val="22"/>
          <w:szCs w:val="22"/>
        </w:rPr>
        <w:fldChar w:fldCharType="end"/>
      </w:r>
      <w:r w:rsidRPr="00C363A6">
        <w:rPr>
          <w:sz w:val="22"/>
          <w:szCs w:val="22"/>
        </w:rPr>
        <w:t xml:space="preserve"> or </w:t>
      </w:r>
      <w:r w:rsidR="00F40143" w:rsidRPr="00F40143">
        <w:rPr>
          <w:sz w:val="22"/>
          <w:szCs w:val="22"/>
        </w:rPr>
        <w:fldChar w:fldCharType="begin"/>
      </w:r>
      <w:r w:rsidR="00F40143" w:rsidRPr="00F40143">
        <w:rPr>
          <w:sz w:val="22"/>
          <w:szCs w:val="22"/>
        </w:rPr>
        <w:instrText xml:space="preserve"> MERGEFIELD Area_Utility_Manager </w:instrText>
      </w:r>
      <w:r w:rsidR="00F40143" w:rsidRPr="00F40143">
        <w:rPr>
          <w:sz w:val="22"/>
          <w:szCs w:val="22"/>
        </w:rPr>
        <w:fldChar w:fldCharType="separate"/>
      </w:r>
      <w:r w:rsidR="00D322C1">
        <w:rPr>
          <w:noProof/>
          <w:sz w:val="22"/>
          <w:szCs w:val="22"/>
        </w:rPr>
        <w:t>«Area_Utility_Manager»</w:t>
      </w:r>
      <w:r w:rsidR="00F40143" w:rsidRPr="00F40143">
        <w:rPr>
          <w:sz w:val="22"/>
          <w:szCs w:val="22"/>
        </w:rPr>
        <w:fldChar w:fldCharType="end"/>
      </w:r>
      <w:r w:rsidRPr="00C363A6">
        <w:rPr>
          <w:sz w:val="22"/>
          <w:szCs w:val="22"/>
        </w:rPr>
        <w:t xml:space="preserve"> on </w:t>
      </w:r>
      <w:r w:rsidRPr="00C363A6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date"/>
            </w:textInput>
          </w:ffData>
        </w:fldChar>
      </w:r>
      <w:r w:rsidRPr="00C363A6">
        <w:rPr>
          <w:sz w:val="22"/>
          <w:szCs w:val="22"/>
        </w:rPr>
        <w:instrText xml:space="preserve"> FORMTEXT </w:instrText>
      </w:r>
      <w:r w:rsidRPr="00C363A6">
        <w:rPr>
          <w:sz w:val="22"/>
          <w:szCs w:val="22"/>
        </w:rPr>
      </w:r>
      <w:r w:rsidRPr="00C363A6">
        <w:rPr>
          <w:sz w:val="22"/>
          <w:szCs w:val="22"/>
        </w:rPr>
        <w:fldChar w:fldCharType="separate"/>
      </w:r>
      <w:r w:rsidR="00D322C1">
        <w:rPr>
          <w:noProof/>
          <w:sz w:val="22"/>
          <w:szCs w:val="22"/>
        </w:rPr>
        <w:t>date</w:t>
      </w:r>
      <w:r w:rsidRPr="00C363A6">
        <w:rPr>
          <w:sz w:val="22"/>
          <w:szCs w:val="22"/>
        </w:rPr>
        <w:fldChar w:fldCharType="end"/>
      </w:r>
      <w:r w:rsidRPr="00C363A6">
        <w:rPr>
          <w:sz w:val="22"/>
          <w:szCs w:val="22"/>
        </w:rPr>
        <w:t>.</w:t>
      </w:r>
    </w:p>
    <w:p w14:paraId="1CC49EFF" w14:textId="77777777" w:rsidR="005F2CA6" w:rsidRDefault="005F2CA6" w:rsidP="004A29D9">
      <w:pPr>
        <w:jc w:val="both"/>
        <w:rPr>
          <w:sz w:val="22"/>
          <w:szCs w:val="22"/>
        </w:rPr>
      </w:pPr>
    </w:p>
    <w:p w14:paraId="3E14580E" w14:textId="55FD7627" w:rsidR="005F2CA6" w:rsidRPr="00380F9B" w:rsidRDefault="00BA5D19" w:rsidP="004A29D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Plan sheet </w:t>
      </w:r>
      <w:r w:rsidR="005F2CA6" w:rsidRPr="00380F9B">
        <w:rPr>
          <w:sz w:val="22"/>
          <w:szCs w:val="22"/>
        </w:rPr>
        <w:t>PDF</w:t>
      </w:r>
      <w:r w:rsidR="005F2CA6">
        <w:rPr>
          <w:sz w:val="22"/>
          <w:szCs w:val="22"/>
        </w:rPr>
        <w:t xml:space="preserve">s and a ZIP file with the corresponding </w:t>
      </w:r>
      <w:r w:rsidR="00C11B9F">
        <w:rPr>
          <w:sz w:val="22"/>
          <w:szCs w:val="22"/>
        </w:rPr>
        <w:t>MicroStation</w:t>
      </w:r>
      <w:r w:rsidR="005F2CA6">
        <w:rPr>
          <w:sz w:val="22"/>
          <w:szCs w:val="22"/>
        </w:rPr>
        <w:t xml:space="preserve"> design files </w:t>
      </w:r>
      <w:r w:rsidR="005F2CA6" w:rsidRPr="00380F9B">
        <w:rPr>
          <w:sz w:val="22"/>
          <w:szCs w:val="22"/>
        </w:rPr>
        <w:t xml:space="preserve">are </w:t>
      </w:r>
      <w:r w:rsidR="005F2CA6">
        <w:rPr>
          <w:sz w:val="22"/>
          <w:szCs w:val="22"/>
        </w:rPr>
        <w:t>available on SharePoint in the following location</w:t>
      </w:r>
      <w:r w:rsidR="005F2CA6" w:rsidRPr="00380F9B">
        <w:rPr>
          <w:sz w:val="22"/>
          <w:szCs w:val="22"/>
        </w:rPr>
        <w:t>:</w:t>
      </w:r>
    </w:p>
    <w:p w14:paraId="2D82EC80" w14:textId="1614A5A1" w:rsidR="005F2CA6" w:rsidRPr="00571438" w:rsidRDefault="005F2CA6" w:rsidP="004A29D9">
      <w:pPr>
        <w:tabs>
          <w:tab w:val="left" w:pos="600"/>
          <w:tab w:val="left" w:pos="72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71438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571438">
        <w:rPr>
          <w:sz w:val="22"/>
          <w:szCs w:val="22"/>
        </w:rPr>
        <w:instrText xml:space="preserve"> FORMTEXT </w:instrText>
      </w:r>
      <w:r w:rsidRPr="00571438">
        <w:rPr>
          <w:sz w:val="22"/>
          <w:szCs w:val="22"/>
        </w:rPr>
      </w:r>
      <w:r w:rsidRPr="00571438">
        <w:rPr>
          <w:sz w:val="22"/>
          <w:szCs w:val="22"/>
        </w:rPr>
        <w:fldChar w:fldCharType="separate"/>
      </w:r>
      <w:r w:rsidR="00D322C1">
        <w:rPr>
          <w:noProof/>
          <w:sz w:val="22"/>
          <w:szCs w:val="22"/>
        </w:rPr>
        <w:t>Link to files on SharePoint</w:t>
      </w:r>
      <w:r w:rsidRPr="00571438">
        <w:rPr>
          <w:sz w:val="22"/>
          <w:szCs w:val="22"/>
        </w:rPr>
        <w:fldChar w:fldCharType="end"/>
      </w:r>
      <w:r w:rsidRPr="00571438">
        <w:rPr>
          <w:sz w:val="22"/>
          <w:szCs w:val="22"/>
        </w:rPr>
        <w:t xml:space="preserve">  </w:t>
      </w:r>
      <w:r w:rsidRPr="00571438">
        <w:rPr>
          <w:b/>
          <w:i/>
          <w:sz w:val="22"/>
          <w:szCs w:val="22"/>
        </w:rPr>
        <w:t>(Hyperlink this field to the SharePoint location.</w:t>
      </w:r>
      <w:r>
        <w:rPr>
          <w:b/>
          <w:i/>
          <w:sz w:val="22"/>
          <w:szCs w:val="22"/>
        </w:rPr>
        <w:t>)</w:t>
      </w:r>
    </w:p>
    <w:p w14:paraId="12B7B50F" w14:textId="77777777" w:rsidR="005F2CA6" w:rsidRPr="00C363A6" w:rsidRDefault="005F2CA6" w:rsidP="004A29D9">
      <w:pPr>
        <w:jc w:val="both"/>
        <w:rPr>
          <w:sz w:val="22"/>
          <w:szCs w:val="22"/>
        </w:rPr>
      </w:pPr>
    </w:p>
    <w:p w14:paraId="2CA9A9A9" w14:textId="1E94A1C6" w:rsidR="005F2CA6" w:rsidRPr="00C363A6" w:rsidRDefault="005F2CA6" w:rsidP="004A29D9">
      <w:pPr>
        <w:jc w:val="both"/>
        <w:rPr>
          <w:sz w:val="22"/>
          <w:szCs w:val="22"/>
        </w:rPr>
      </w:pPr>
      <w:r w:rsidRPr="00C363A6">
        <w:rPr>
          <w:sz w:val="22"/>
          <w:szCs w:val="22"/>
        </w:rPr>
        <w:t xml:space="preserve">These revisions consist of </w:t>
      </w:r>
      <w:r w:rsidRPr="00C363A6">
        <w:rPr>
          <w:sz w:val="22"/>
          <w:szCs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5" w:name="Text10"/>
      <w:r w:rsidRPr="00C363A6">
        <w:rPr>
          <w:sz w:val="22"/>
          <w:szCs w:val="22"/>
        </w:rPr>
        <w:instrText xml:space="preserve"> FORMTEXT </w:instrText>
      </w:r>
      <w:r w:rsidRPr="00C363A6">
        <w:rPr>
          <w:sz w:val="22"/>
          <w:szCs w:val="22"/>
        </w:rPr>
      </w:r>
      <w:r w:rsidRPr="00C363A6">
        <w:rPr>
          <w:sz w:val="22"/>
          <w:szCs w:val="22"/>
        </w:rPr>
        <w:fldChar w:fldCharType="separate"/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Pr="00C363A6">
        <w:rPr>
          <w:sz w:val="22"/>
          <w:szCs w:val="22"/>
        </w:rPr>
        <w:fldChar w:fldCharType="end"/>
      </w:r>
      <w:bookmarkEnd w:id="5"/>
      <w:r w:rsidRPr="00C363A6">
        <w:rPr>
          <w:sz w:val="22"/>
          <w:szCs w:val="22"/>
        </w:rPr>
        <w:t>.</w:t>
      </w:r>
    </w:p>
    <w:p w14:paraId="03DE8E7E" w14:textId="77777777" w:rsidR="005F2CA6" w:rsidRPr="00C363A6" w:rsidRDefault="005F2CA6" w:rsidP="004A29D9">
      <w:pPr>
        <w:jc w:val="both"/>
        <w:rPr>
          <w:sz w:val="22"/>
          <w:szCs w:val="22"/>
        </w:rPr>
      </w:pPr>
    </w:p>
    <w:p w14:paraId="6E8EFB73" w14:textId="23E78864" w:rsidR="005F2CA6" w:rsidRPr="00C363A6" w:rsidRDefault="005F2CA6" w:rsidP="004A29D9">
      <w:pPr>
        <w:jc w:val="both"/>
        <w:rPr>
          <w:sz w:val="22"/>
          <w:szCs w:val="22"/>
        </w:rPr>
      </w:pPr>
      <w:r w:rsidRPr="00C363A6">
        <w:rPr>
          <w:sz w:val="22"/>
          <w:szCs w:val="22"/>
        </w:rPr>
        <w:t>If you have any questions, please contact</w:t>
      </w:r>
      <w:r w:rsidR="009B331C">
        <w:rPr>
          <w:sz w:val="22"/>
          <w:szCs w:val="22"/>
        </w:rPr>
        <w:t xml:space="preserve"> </w:t>
      </w:r>
      <w:r w:rsidRPr="00C363A6">
        <w:rPr>
          <w:sz w:val="22"/>
          <w:szCs w:val="22"/>
        </w:rPr>
        <w:t>me at</w:t>
      </w:r>
      <w:r w:rsidR="009B331C">
        <w:rPr>
          <w:sz w:val="22"/>
          <w:szCs w:val="22"/>
        </w:rPr>
        <w:t xml:space="preserve"> </w:t>
      </w:r>
      <w:r w:rsidRPr="00C363A6">
        <w:rPr>
          <w:sz w:val="22"/>
          <w:szCs w:val="22"/>
        </w:rPr>
        <w:t>(919) 707-</w:t>
      </w:r>
      <w:r w:rsidRPr="00C363A6">
        <w:rPr>
          <w:sz w:val="22"/>
          <w:szCs w:val="22"/>
        </w:rPr>
        <w:fldChar w:fldCharType="begin">
          <w:ffData>
            <w:name w:val="Initial"/>
            <w:enabled/>
            <w:calcOnExit w:val="0"/>
            <w:textInput/>
          </w:ffData>
        </w:fldChar>
      </w:r>
      <w:r w:rsidRPr="00C363A6">
        <w:rPr>
          <w:sz w:val="22"/>
          <w:szCs w:val="22"/>
        </w:rPr>
        <w:instrText xml:space="preserve"> FORMTEXT </w:instrText>
      </w:r>
      <w:r w:rsidRPr="00C363A6">
        <w:rPr>
          <w:sz w:val="22"/>
          <w:szCs w:val="22"/>
        </w:rPr>
      </w:r>
      <w:r w:rsidRPr="00C363A6">
        <w:rPr>
          <w:sz w:val="22"/>
          <w:szCs w:val="22"/>
        </w:rPr>
        <w:fldChar w:fldCharType="separate"/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Pr="00C363A6">
        <w:rPr>
          <w:sz w:val="22"/>
          <w:szCs w:val="22"/>
        </w:rPr>
        <w:fldChar w:fldCharType="end"/>
      </w:r>
      <w:r w:rsidRPr="00C363A6">
        <w:rPr>
          <w:sz w:val="22"/>
          <w:szCs w:val="22"/>
        </w:rPr>
        <w:t>.</w:t>
      </w:r>
    </w:p>
    <w:p w14:paraId="7E514CA1" w14:textId="77777777" w:rsidR="005F2CA6" w:rsidRPr="00C363A6" w:rsidRDefault="005F2CA6" w:rsidP="004A29D9">
      <w:pPr>
        <w:jc w:val="both"/>
        <w:rPr>
          <w:sz w:val="22"/>
          <w:szCs w:val="22"/>
        </w:rPr>
      </w:pPr>
    </w:p>
    <w:p w14:paraId="0FF5C563" w14:textId="73AF6921" w:rsidR="005F2CA6" w:rsidRPr="00C363A6" w:rsidRDefault="005F2CA6" w:rsidP="004A29D9">
      <w:pPr>
        <w:jc w:val="both"/>
        <w:rPr>
          <w:sz w:val="22"/>
          <w:szCs w:val="22"/>
        </w:rPr>
      </w:pPr>
      <w:r w:rsidRPr="00C363A6">
        <w:rPr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6" w:name="Text12"/>
      <w:r w:rsidRPr="00C363A6">
        <w:rPr>
          <w:sz w:val="22"/>
          <w:szCs w:val="22"/>
        </w:rPr>
        <w:instrText xml:space="preserve"> FORMTEXT </w:instrText>
      </w:r>
      <w:r w:rsidRPr="00C363A6">
        <w:rPr>
          <w:sz w:val="22"/>
          <w:szCs w:val="22"/>
        </w:rPr>
      </w:r>
      <w:r w:rsidRPr="00C363A6">
        <w:rPr>
          <w:sz w:val="22"/>
          <w:szCs w:val="22"/>
        </w:rPr>
        <w:fldChar w:fldCharType="separate"/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Pr="00C363A6">
        <w:rPr>
          <w:sz w:val="22"/>
          <w:szCs w:val="22"/>
        </w:rPr>
        <w:fldChar w:fldCharType="end"/>
      </w:r>
      <w:bookmarkEnd w:id="6"/>
      <w:r w:rsidRPr="00C363A6">
        <w:rPr>
          <w:sz w:val="22"/>
          <w:szCs w:val="22"/>
        </w:rPr>
        <w:t>/</w:t>
      </w:r>
      <w:r w:rsidRPr="00C363A6">
        <w:rPr>
          <w:sz w:val="22"/>
          <w:szCs w:val="22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7" w:name="Text13"/>
      <w:r w:rsidRPr="00C363A6">
        <w:rPr>
          <w:sz w:val="22"/>
          <w:szCs w:val="22"/>
        </w:rPr>
        <w:instrText xml:space="preserve"> FORMTEXT </w:instrText>
      </w:r>
      <w:r w:rsidRPr="00C363A6">
        <w:rPr>
          <w:sz w:val="22"/>
          <w:szCs w:val="22"/>
        </w:rPr>
      </w:r>
      <w:r w:rsidRPr="00C363A6">
        <w:rPr>
          <w:sz w:val="22"/>
          <w:szCs w:val="22"/>
        </w:rPr>
        <w:fldChar w:fldCharType="separate"/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Pr="00C363A6">
        <w:rPr>
          <w:sz w:val="22"/>
          <w:szCs w:val="22"/>
        </w:rPr>
        <w:fldChar w:fldCharType="end"/>
      </w:r>
      <w:bookmarkEnd w:id="7"/>
    </w:p>
    <w:p w14:paraId="62A2150B" w14:textId="77777777" w:rsidR="005F2CA6" w:rsidRPr="00C363A6" w:rsidRDefault="005F2CA6" w:rsidP="005F2CA6">
      <w:pPr>
        <w:rPr>
          <w:sz w:val="22"/>
          <w:szCs w:val="22"/>
        </w:rPr>
      </w:pPr>
    </w:p>
    <w:p w14:paraId="7F0E3C08" w14:textId="77777777" w:rsidR="005F2CA6" w:rsidRPr="00C363A6" w:rsidRDefault="005F2CA6" w:rsidP="005F2CA6">
      <w:pPr>
        <w:rPr>
          <w:sz w:val="22"/>
          <w:szCs w:val="22"/>
        </w:rPr>
      </w:pPr>
    </w:p>
    <w:p w14:paraId="6021F478" w14:textId="77777777" w:rsidR="00FA4284" w:rsidRDefault="005F2CA6" w:rsidP="005F2CA6">
      <w:pPr>
        <w:rPr>
          <w:sz w:val="22"/>
          <w:szCs w:val="22"/>
        </w:rPr>
      </w:pPr>
      <w:proofErr w:type="spellStart"/>
      <w:r w:rsidRPr="00C363A6">
        <w:rPr>
          <w:sz w:val="22"/>
          <w:szCs w:val="22"/>
        </w:rPr>
        <w:t>ec</w:t>
      </w:r>
      <w:proofErr w:type="spellEnd"/>
      <w:r w:rsidRPr="00C363A6">
        <w:rPr>
          <w:sz w:val="22"/>
          <w:szCs w:val="22"/>
        </w:rPr>
        <w:t>:</w:t>
      </w:r>
      <w:r w:rsidR="00681508">
        <w:rPr>
          <w:sz w:val="22"/>
          <w:szCs w:val="22"/>
        </w:rPr>
        <w:tab/>
      </w:r>
    </w:p>
    <w:p w14:paraId="210FF783" w14:textId="77777777" w:rsidR="008C58B5" w:rsidRDefault="008C58B5" w:rsidP="00C11B9F">
      <w:pPr>
        <w:tabs>
          <w:tab w:val="left" w:pos="720"/>
          <w:tab w:val="left" w:pos="1890"/>
          <w:tab w:val="left" w:pos="4680"/>
          <w:tab w:val="left" w:pos="6480"/>
        </w:tabs>
        <w:rPr>
          <w:sz w:val="22"/>
          <w:szCs w:val="22"/>
        </w:rPr>
      </w:pPr>
    </w:p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2918"/>
        <w:gridCol w:w="3382"/>
      </w:tblGrid>
      <w:tr w:rsidR="008C58B5" w14:paraId="17CC51E4" w14:textId="77777777" w:rsidTr="00F81ADD">
        <w:tc>
          <w:tcPr>
            <w:tcW w:w="3240" w:type="dxa"/>
          </w:tcPr>
          <w:bookmarkStart w:id="8" w:name="_Hlk88068229"/>
          <w:p w14:paraId="73BEA337" w14:textId="115FCC41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«Division_Engineer»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7388739B" w14:textId="5715D0F1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HWA Area Engine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FHWA Area Engineer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54C8009C" w14:textId="364530CD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Director_of_Technical_Services </w:instrText>
            </w:r>
            <w:r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«Director_of_Technical_Services»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C58B5" w14:paraId="278143C7" w14:textId="77777777" w:rsidTr="00F81ADD">
        <w:tc>
          <w:tcPr>
            <w:tcW w:w="3240" w:type="dxa"/>
          </w:tcPr>
          <w:p w14:paraId="146E5CEA" w14:textId="34FDDD6F" w:rsidR="008C58B5" w:rsidRPr="00D609D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D609D5">
              <w:rPr>
                <w:noProof/>
                <w:sz w:val="22"/>
                <w:szCs w:val="22"/>
              </w:rPr>
              <w:fldChar w:fldCharType="begin"/>
            </w:r>
            <w:r w:rsidRPr="00D609D5">
              <w:rPr>
                <w:noProof/>
                <w:sz w:val="22"/>
                <w:szCs w:val="22"/>
              </w:rPr>
              <w:instrText xml:space="preserve"> MERGEFIELD Utilities_Business_Officer </w:instrText>
            </w:r>
            <w:r w:rsidRPr="00D609D5">
              <w:rPr>
                <w:noProof/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«Utilities_Business_Officer»</w:t>
            </w:r>
            <w:r w:rsidRPr="00D609D5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68EF429D" w14:textId="6F07A06E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State_Relocation_Director </w:instrText>
            </w:r>
            <w:r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«State_Relocation_Director»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3DDB776C" w14:textId="0E287880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Manager_of_PMU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«Manager_of_PMU»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8C58B5" w14:paraId="1C9D29BC" w14:textId="77777777" w:rsidTr="00F81ADD">
        <w:tc>
          <w:tcPr>
            <w:tcW w:w="3240" w:type="dxa"/>
          </w:tcPr>
          <w:p w14:paraId="2511DF18" w14:textId="6D91C38B" w:rsidR="008C58B5" w:rsidRDefault="004C0FF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Director_of_Planning__Programming </w:instrText>
            </w:r>
            <w:r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«Director_of_Planning__Programming»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39A85F3B" w14:textId="0DEB333B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Surfaces__Encroachments_Manager </w:instrText>
            </w:r>
            <w:r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«Surfaces__Encroachments_Manager»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B5A272A" w14:textId="474C013A" w:rsidR="008C58B5" w:rsidRPr="00867134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ind w:left="720" w:hanging="720"/>
              <w:rPr>
                <w:color w:val="3333FF"/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nior Project Manag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Senior Project Manager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8C58B5" w14:paraId="6DEE052E" w14:textId="77777777" w:rsidTr="00F81ADD">
        <w:tc>
          <w:tcPr>
            <w:tcW w:w="3240" w:type="dxa"/>
          </w:tcPr>
          <w:p w14:paraId="5456E2F8" w14:textId="5E65794F" w:rsidR="008C58B5" w:rsidRDefault="00910756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State_Railroad_Coordination_Engineer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«State_Railroad_Coordination_Engineer»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44E1D7C" w14:textId="40475C92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State_Appraiser </w:instrText>
            </w:r>
            <w:r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«State_Appraiser»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63CDEC45" w14:textId="5E1E431A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State_Traffic_Engineer </w:instrText>
            </w:r>
            <w:r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«State_Traffic_Engineer»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C58B5" w14:paraId="2B017771" w14:textId="77777777" w:rsidTr="00F81ADD">
        <w:tc>
          <w:tcPr>
            <w:tcW w:w="3240" w:type="dxa"/>
          </w:tcPr>
          <w:p w14:paraId="5F49A80D" w14:textId="18286304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27C0DBC2" w14:textId="0DF7D2DD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State_Construction_Engineer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«State_Construction_Engineer»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2CBB5D92" w14:textId="5F268D21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Roadway_Support_Group_Lead1 </w:instrText>
            </w:r>
            <w:r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«Roadway_Support_Group_Lead1»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or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Roadway_Support_Group_Lead2 </w:instrText>
            </w:r>
            <w:r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«Roadway_Support_Group_Lead2»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E51B8B" w14:paraId="10F7B903" w14:textId="77777777" w:rsidTr="00F81ADD">
        <w:tc>
          <w:tcPr>
            <w:tcW w:w="3240" w:type="dxa"/>
          </w:tcPr>
          <w:p w14:paraId="724FF5E0" w14:textId="2FCD34E2" w:rsidR="00E51B8B" w:rsidRDefault="00E51B8B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lastRenderedPageBreak/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Division_RW_Agent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«Division_RW_Agent»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0988BB0" w14:textId="1DA3FCED" w:rsidR="00E51B8B" w:rsidRDefault="00E51B8B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Project_Management_Engineer12_Month_Let </w:instrText>
            </w:r>
            <w:r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«Project_Management_Engineer12_Month_Let»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77339568" w14:textId="7BEA2A59" w:rsidR="00E51B8B" w:rsidRDefault="00E51B8B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State_Hydraulics_Engineer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«State_Hydraulics_Engineer»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304934" w14:paraId="518F0C9F" w14:textId="77777777" w:rsidTr="00F81ADD">
        <w:tc>
          <w:tcPr>
            <w:tcW w:w="3240" w:type="dxa"/>
          </w:tcPr>
          <w:p w14:paraId="0A815B45" w14:textId="3E8C20ED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«Area_RW_Negotiator»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1F971BDE" w14:textId="78DC8E00" w:rsidR="00304934" w:rsidRDefault="00333A08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fldSimple w:instr=" MERGEFIELD PMO_Regional_Contract_Officer ">
              <w:r w:rsidR="00D322C1">
                <w:rPr>
                  <w:noProof/>
                </w:rPr>
                <w:t>«PMO_Regional_Contract_Officer»</w:t>
              </w:r>
            </w:fldSimple>
          </w:p>
        </w:tc>
        <w:tc>
          <w:tcPr>
            <w:tcW w:w="3382" w:type="dxa"/>
          </w:tcPr>
          <w:p w14:paraId="0314D72A" w14:textId="6B4A2914" w:rsidR="00304934" w:rsidRDefault="00960ABE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"Assistant_State_Hydraulic_Engineer" </w:instrText>
            </w:r>
            <w:r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«Assistant_State_Hydraulic_Engineer»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04934" w14:paraId="358397EA" w14:textId="77777777" w:rsidTr="00F81ADD">
        <w:tc>
          <w:tcPr>
            <w:tcW w:w="3240" w:type="dxa"/>
          </w:tcPr>
          <w:p w14:paraId="77E4099A" w14:textId="682B10DE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Asst_State_RW_Negotiator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«Asst_State_RW_Negotiator»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25141A0" w14:textId="0FF45286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State_Structures_Engineer </w:instrText>
            </w:r>
            <w:r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«State_Structures_Engineer»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24F412A" w14:textId="6164E7BB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State_Location__Surveys_Engineer </w:instrText>
            </w:r>
            <w:r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«State_Location__Surveys_Engineer»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04934" w14:paraId="5F8664E5" w14:textId="77777777" w:rsidTr="00F81ADD">
        <w:tc>
          <w:tcPr>
            <w:tcW w:w="3240" w:type="dxa"/>
          </w:tcPr>
          <w:p w14:paraId="1467CA91" w14:textId="565DF291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Area_RW_Appraiser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«Area_RW_Appraiser»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6CD2D159" w14:textId="6F3EECA4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Rail_Signals_Manger </w:instrText>
            </w:r>
            <w:r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«Rail_Signals_Manger»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6EB637C5" w14:textId="73387004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hyperlink r:id="rId10" w:history="1">
              <w:r w:rsidRPr="003B024F">
                <w:rPr>
                  <w:rStyle w:val="Hyperlink"/>
                  <w:sz w:val="22"/>
                  <w:szCs w:val="22"/>
                </w:rPr>
                <w:t>LS Division Locating Engineer</w:t>
              </w:r>
            </w:hyperlink>
          </w:p>
        </w:tc>
      </w:tr>
      <w:tr w:rsidR="00304934" w14:paraId="0FA60D78" w14:textId="77777777" w:rsidTr="00F81ADD">
        <w:tc>
          <w:tcPr>
            <w:tcW w:w="3240" w:type="dxa"/>
          </w:tcPr>
          <w:p w14:paraId="41D9876C" w14:textId="47BC91EC" w:rsidR="00304934" w:rsidRPr="008671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Assistant_Director </w:instrText>
            </w:r>
            <w:r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«Assistant_Director»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12D1918" w14:textId="52A6DF19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Team_Lead </w:instrText>
            </w:r>
            <w:r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A2885E9" w14:textId="0BCF4B34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LS_Regional_Project_Development_Enginee </w:instrText>
            </w:r>
            <w:r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«LS_Regional_Project_Development_Enginee»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04934" w14:paraId="01DC7832" w14:textId="77777777" w:rsidTr="00F81ADD">
        <w:tc>
          <w:tcPr>
            <w:tcW w:w="3240" w:type="dxa"/>
          </w:tcPr>
          <w:p w14:paraId="705F758E" w14:textId="06569AB6" w:rsidR="00304934" w:rsidRDefault="00960ABE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"Special_Acquisitions_" </w:instrText>
            </w:r>
            <w:r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«Special_Acquisitions_»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192DB4EF" w14:textId="77777777" w:rsidR="00304934" w:rsidRDefault="00304934" w:rsidP="00304934">
            <w:pPr>
              <w:rPr>
                <w:sz w:val="22"/>
                <w:szCs w:val="22"/>
              </w:rPr>
            </w:pPr>
            <w:r w:rsidRPr="002A257E">
              <w:t>LSROW@ncdot.gov</w:t>
            </w:r>
            <w:r>
              <w:t xml:space="preserve"> </w:t>
            </w:r>
          </w:p>
        </w:tc>
        <w:tc>
          <w:tcPr>
            <w:tcW w:w="3382" w:type="dxa"/>
          </w:tcPr>
          <w:p w14:paraId="0983017B" w14:textId="525FD352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Manager</w:t>
            </w:r>
          </w:p>
        </w:tc>
      </w:tr>
      <w:tr w:rsidR="00304934" w14:paraId="4925AB25" w14:textId="77777777" w:rsidTr="00F81ADD">
        <w:tc>
          <w:tcPr>
            <w:tcW w:w="3240" w:type="dxa"/>
          </w:tcPr>
          <w:p w14:paraId="01FBC599" w14:textId="77777777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32D8313D" w14:textId="77777777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2AE5B38B" w14:textId="77777777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tr w:rsidR="00304934" w14:paraId="0E681C46" w14:textId="77777777" w:rsidTr="00F81ADD">
        <w:tc>
          <w:tcPr>
            <w:tcW w:w="3240" w:type="dxa"/>
          </w:tcPr>
          <w:p w14:paraId="00A6E630" w14:textId="77777777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1DD96BF3" w14:textId="77777777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390EF8B5" w14:textId="77777777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bookmarkEnd w:id="8"/>
    </w:tbl>
    <w:p w14:paraId="4F077788" w14:textId="77777777" w:rsidR="008C58B5" w:rsidRDefault="008C58B5" w:rsidP="00C11B9F">
      <w:pPr>
        <w:tabs>
          <w:tab w:val="left" w:pos="720"/>
          <w:tab w:val="left" w:pos="1890"/>
          <w:tab w:val="left" w:pos="4680"/>
          <w:tab w:val="left" w:pos="6480"/>
        </w:tabs>
        <w:rPr>
          <w:sz w:val="22"/>
          <w:szCs w:val="22"/>
        </w:rPr>
      </w:pPr>
    </w:p>
    <w:p w14:paraId="05B552C1" w14:textId="46D44755" w:rsidR="00C11B9F" w:rsidRPr="002B7B9B" w:rsidRDefault="00CA3B91" w:rsidP="00C11B9F">
      <w:pPr>
        <w:tabs>
          <w:tab w:val="left" w:pos="720"/>
          <w:tab w:val="left" w:pos="1890"/>
          <w:tab w:val="left" w:pos="4680"/>
          <w:tab w:val="left" w:pos="6480"/>
        </w:tabs>
        <w:rPr>
          <w:color w:val="FF0000"/>
          <w:sz w:val="22"/>
          <w:szCs w:val="22"/>
        </w:rPr>
      </w:pPr>
      <w:r>
        <w:rPr>
          <w:sz w:val="22"/>
          <w:szCs w:val="22"/>
        </w:rPr>
        <w:t xml:space="preserve">  </w:t>
      </w:r>
      <w:r w:rsidR="00C11B9F" w:rsidRPr="002B7B9B">
        <w:rPr>
          <w:sz w:val="22"/>
          <w:szCs w:val="22"/>
        </w:rPr>
        <w:t xml:space="preserve">Brad Hibbs, PE </w:t>
      </w:r>
      <w:r w:rsidR="00C11B9F" w:rsidRPr="002B7B9B">
        <w:rPr>
          <w:color w:val="FF0000"/>
          <w:sz w:val="22"/>
          <w:szCs w:val="22"/>
        </w:rPr>
        <w:t>(if FHWA oversight)</w:t>
      </w:r>
      <w:r w:rsidR="00C11B9F" w:rsidRPr="002B7B9B">
        <w:rPr>
          <w:sz w:val="22"/>
          <w:szCs w:val="22"/>
        </w:rPr>
        <w:fldChar w:fldCharType="begin"/>
      </w:r>
      <w:r w:rsidR="00C11B9F" w:rsidRPr="002B7B9B">
        <w:rPr>
          <w:sz w:val="22"/>
          <w:szCs w:val="22"/>
        </w:rPr>
        <w:instrText xml:space="preserve"> FILLIN  \* MERGEFORMAT </w:instrText>
      </w:r>
      <w:r w:rsidR="00C11B9F" w:rsidRPr="002B7B9B">
        <w:rPr>
          <w:sz w:val="22"/>
          <w:szCs w:val="22"/>
        </w:rPr>
        <w:fldChar w:fldCharType="end"/>
      </w:r>
      <w:proofErr w:type="gramStart"/>
      <w:r>
        <w:rPr>
          <w:sz w:val="22"/>
          <w:szCs w:val="22"/>
        </w:rPr>
        <w:tab/>
        <w:t xml:space="preserve">  </w:t>
      </w:r>
      <w:r w:rsidR="00C11B9F" w:rsidRPr="002B7B9B">
        <w:rPr>
          <w:sz w:val="22"/>
          <w:szCs w:val="22"/>
        </w:rPr>
        <w:t>Clarence</w:t>
      </w:r>
      <w:proofErr w:type="gramEnd"/>
      <w:r w:rsidR="00C11B9F" w:rsidRPr="002B7B9B">
        <w:rPr>
          <w:sz w:val="22"/>
          <w:szCs w:val="22"/>
        </w:rPr>
        <w:t xml:space="preserve"> Coleman, PE </w:t>
      </w:r>
      <w:r w:rsidR="00C11B9F" w:rsidRPr="002B7B9B">
        <w:rPr>
          <w:color w:val="FF0000"/>
          <w:sz w:val="22"/>
          <w:szCs w:val="22"/>
        </w:rPr>
        <w:t>(if FHWA oversight)</w:t>
      </w:r>
    </w:p>
    <w:p w14:paraId="18346E89" w14:textId="372197AC" w:rsidR="00C11B9F" w:rsidRPr="002B7B9B" w:rsidRDefault="00CA3B91" w:rsidP="00CA3B91">
      <w:pPr>
        <w:tabs>
          <w:tab w:val="left" w:pos="720"/>
          <w:tab w:val="left" w:pos="1890"/>
          <w:tab w:val="left" w:pos="4680"/>
          <w:tab w:val="left" w:pos="6480"/>
        </w:tabs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C11B9F" w:rsidRPr="002B7B9B">
        <w:rPr>
          <w:sz w:val="22"/>
          <w:szCs w:val="22"/>
        </w:rPr>
        <w:t xml:space="preserve">James B. Harris, PE </w:t>
      </w:r>
      <w:r w:rsidR="00C11B9F" w:rsidRPr="002B7B9B">
        <w:rPr>
          <w:color w:val="FF0000"/>
          <w:sz w:val="22"/>
          <w:szCs w:val="22"/>
        </w:rPr>
        <w:t xml:space="preserve">(if </w:t>
      </w:r>
      <w:proofErr w:type="gramStart"/>
      <w:r w:rsidR="00C11B9F" w:rsidRPr="002B7B9B">
        <w:rPr>
          <w:color w:val="FF0000"/>
          <w:sz w:val="22"/>
          <w:szCs w:val="22"/>
        </w:rPr>
        <w:t xml:space="preserve">applicable)   </w:t>
      </w:r>
      <w:proofErr w:type="gramEnd"/>
      <w:r w:rsidR="00C11B9F" w:rsidRPr="002B7B9B">
        <w:rPr>
          <w:color w:val="FF0000"/>
          <w:sz w:val="22"/>
          <w:szCs w:val="22"/>
        </w:rPr>
        <w:t xml:space="preserve">             </w:t>
      </w:r>
      <w:r>
        <w:rPr>
          <w:color w:val="FF0000"/>
          <w:sz w:val="22"/>
          <w:szCs w:val="22"/>
        </w:rPr>
        <w:t xml:space="preserve">             </w:t>
      </w:r>
      <w:r w:rsidR="00C11B9F" w:rsidRPr="002B7B9B">
        <w:rPr>
          <w:sz w:val="22"/>
          <w:szCs w:val="22"/>
        </w:rPr>
        <w:t xml:space="preserve">Meredith McLamb </w:t>
      </w:r>
      <w:r w:rsidR="00C11B9F" w:rsidRPr="002B7B9B">
        <w:rPr>
          <w:color w:val="FF0000"/>
          <w:sz w:val="22"/>
          <w:szCs w:val="22"/>
        </w:rPr>
        <w:t>(if applicable)</w:t>
      </w:r>
    </w:p>
    <w:p w14:paraId="31C03C38" w14:textId="70372D9C" w:rsidR="00C11B9F" w:rsidRPr="002B7B9B" w:rsidRDefault="00CA3B91" w:rsidP="00CA3B91">
      <w:pPr>
        <w:tabs>
          <w:tab w:val="left" w:pos="720"/>
          <w:tab w:val="left" w:pos="1890"/>
          <w:tab w:val="left" w:pos="4680"/>
          <w:tab w:val="left" w:pos="6480"/>
        </w:tabs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6C2FC5" w:rsidRPr="006C2FC5">
        <w:rPr>
          <w:sz w:val="22"/>
          <w:szCs w:val="22"/>
        </w:rPr>
        <w:t xml:space="preserve">Nancy M. Horne, PE </w:t>
      </w:r>
      <w:r w:rsidR="00C11B9F" w:rsidRPr="002B7B9B">
        <w:rPr>
          <w:color w:val="FF0000"/>
          <w:sz w:val="22"/>
          <w:szCs w:val="22"/>
        </w:rPr>
        <w:t>(if applicable)</w:t>
      </w:r>
      <w:proofErr w:type="gramStart"/>
      <w:r w:rsidR="00C11B9F" w:rsidRPr="002B7B9B">
        <w:rPr>
          <w:sz w:val="22"/>
          <w:szCs w:val="22"/>
        </w:rPr>
        <w:tab/>
      </w:r>
      <w:r>
        <w:rPr>
          <w:sz w:val="22"/>
          <w:szCs w:val="22"/>
        </w:rPr>
        <w:t xml:space="preserve">  Michael</w:t>
      </w:r>
      <w:proofErr w:type="gramEnd"/>
      <w:r>
        <w:rPr>
          <w:sz w:val="22"/>
          <w:szCs w:val="22"/>
        </w:rPr>
        <w:t xml:space="preserve"> Turchy</w:t>
      </w:r>
      <w:r w:rsidR="00C11B9F" w:rsidRPr="002B7B9B">
        <w:rPr>
          <w:sz w:val="22"/>
          <w:szCs w:val="22"/>
        </w:rPr>
        <w:t xml:space="preserve"> </w:t>
      </w:r>
      <w:r w:rsidR="00C11B9F" w:rsidRPr="002B7B9B">
        <w:rPr>
          <w:color w:val="FF0000"/>
          <w:sz w:val="22"/>
          <w:szCs w:val="22"/>
        </w:rPr>
        <w:t>(delete for name/deed changes only)</w:t>
      </w:r>
      <w:r w:rsidR="00C11B9F" w:rsidRPr="002B7B9B">
        <w:rPr>
          <w:color w:val="FF0000"/>
          <w:sz w:val="22"/>
          <w:szCs w:val="22"/>
        </w:rPr>
        <w:tab/>
      </w:r>
    </w:p>
    <w:p w14:paraId="36D2F0EF" w14:textId="38BD0778" w:rsidR="00C11B9F" w:rsidRDefault="00E32840" w:rsidP="00C11B9F">
      <w:pPr>
        <w:tabs>
          <w:tab w:val="left" w:pos="720"/>
          <w:tab w:val="left" w:pos="4590"/>
        </w:tabs>
        <w:rPr>
          <w:color w:val="FF0000"/>
          <w:sz w:val="22"/>
          <w:szCs w:val="22"/>
        </w:rPr>
      </w:pPr>
      <w:r>
        <w:rPr>
          <w:sz w:val="22"/>
          <w:szCs w:val="22"/>
        </w:rPr>
        <w:t xml:space="preserve">   </w:t>
      </w:r>
      <w:hyperlink r:id="rId11" w:history="1">
        <w:r w:rsidR="00C11B9F" w:rsidRPr="002B7B9B">
          <w:rPr>
            <w:rStyle w:val="Hyperlink"/>
            <w:sz w:val="22"/>
            <w:szCs w:val="22"/>
          </w:rPr>
          <w:fldChar w:fldCharType="begin">
            <w:ffData>
              <w:name w:val=""/>
              <w:enabled/>
              <w:calcOnExit w:val="0"/>
              <w:textInput>
                <w:default w:val="NES ECAP Regional Manager"/>
              </w:textInput>
            </w:ffData>
          </w:fldChar>
        </w:r>
        <w:r w:rsidR="00C11B9F" w:rsidRPr="002B7B9B">
          <w:rPr>
            <w:rStyle w:val="Hyperlink"/>
            <w:sz w:val="22"/>
            <w:szCs w:val="22"/>
          </w:rPr>
          <w:instrText xml:space="preserve"> FORMTEXT </w:instrText>
        </w:r>
        <w:r w:rsidR="00C11B9F" w:rsidRPr="002B7B9B">
          <w:rPr>
            <w:rStyle w:val="Hyperlink"/>
            <w:sz w:val="22"/>
            <w:szCs w:val="22"/>
          </w:rPr>
        </w:r>
        <w:r w:rsidR="00C11B9F" w:rsidRPr="002B7B9B">
          <w:rPr>
            <w:rStyle w:val="Hyperlink"/>
            <w:sz w:val="22"/>
            <w:szCs w:val="22"/>
          </w:rPr>
          <w:fldChar w:fldCharType="separate"/>
        </w:r>
        <w:r w:rsidR="00D322C1">
          <w:rPr>
            <w:rStyle w:val="Hyperlink"/>
            <w:noProof/>
            <w:sz w:val="22"/>
            <w:szCs w:val="22"/>
          </w:rPr>
          <w:t>NES ECAP Regional Manager</w:t>
        </w:r>
        <w:r w:rsidR="00C11B9F" w:rsidRPr="002B7B9B">
          <w:rPr>
            <w:rStyle w:val="Hyperlink"/>
            <w:sz w:val="22"/>
            <w:szCs w:val="22"/>
          </w:rPr>
          <w:fldChar w:fldCharType="end"/>
        </w:r>
      </w:hyperlink>
      <w:r w:rsidR="00C11B9F" w:rsidRPr="002B7B9B">
        <w:rPr>
          <w:color w:val="FF0000"/>
          <w:sz w:val="22"/>
          <w:szCs w:val="22"/>
        </w:rPr>
        <w:t xml:space="preserve"> (delete for name/deed changes only)</w:t>
      </w:r>
    </w:p>
    <w:p w14:paraId="2DD75F28" w14:textId="77777777" w:rsidR="00BC6307" w:rsidRPr="002B7B9B" w:rsidRDefault="00BC6307" w:rsidP="00C11B9F">
      <w:pPr>
        <w:tabs>
          <w:tab w:val="left" w:pos="720"/>
          <w:tab w:val="left" w:pos="4590"/>
        </w:tabs>
        <w:rPr>
          <w:sz w:val="22"/>
          <w:szCs w:val="22"/>
        </w:rPr>
      </w:pPr>
    </w:p>
    <w:p w14:paraId="217FEFC8" w14:textId="77777777" w:rsidR="00FA4284" w:rsidRDefault="00FA4284" w:rsidP="005F2CA6">
      <w:pPr>
        <w:rPr>
          <w:sz w:val="22"/>
          <w:szCs w:val="22"/>
        </w:rPr>
      </w:pPr>
    </w:p>
    <w:p w14:paraId="441E9037" w14:textId="77777777" w:rsidR="00742BF8" w:rsidRPr="002E68FC" w:rsidRDefault="00742BF8" w:rsidP="005F2CA6">
      <w:pPr>
        <w:rPr>
          <w:sz w:val="22"/>
          <w:szCs w:val="22"/>
        </w:rPr>
      </w:pPr>
    </w:p>
    <w:sectPr w:rsidR="00742BF8" w:rsidRPr="002E68FC" w:rsidSect="00FE6729">
      <w:headerReference w:type="default" r:id="rId12"/>
      <w:headerReference w:type="first" r:id="rId13"/>
      <w:footerReference w:type="first" r:id="rId14"/>
      <w:pgSz w:w="12240" w:h="15840" w:code="1"/>
      <w:pgMar w:top="1440" w:right="1440" w:bottom="994" w:left="144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1F730" w14:textId="77777777" w:rsidR="005923B9" w:rsidRDefault="005923B9">
      <w:r>
        <w:separator/>
      </w:r>
    </w:p>
  </w:endnote>
  <w:endnote w:type="continuationSeparator" w:id="0">
    <w:p w14:paraId="1EB75F37" w14:textId="77777777" w:rsidR="005923B9" w:rsidRDefault="005923B9">
      <w:r>
        <w:continuationSeparator/>
      </w:r>
    </w:p>
  </w:endnote>
  <w:endnote w:type="continuationNotice" w:id="1">
    <w:p w14:paraId="7128D54E" w14:textId="77777777" w:rsidR="005923B9" w:rsidRDefault="005923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09" w:type="dxa"/>
      <w:tblInd w:w="-522" w:type="dxa"/>
      <w:tblLayout w:type="fixed"/>
      <w:tblLook w:val="0000" w:firstRow="0" w:lastRow="0" w:firstColumn="0" w:lastColumn="0" w:noHBand="0" w:noVBand="0"/>
    </w:tblPr>
    <w:tblGrid>
      <w:gridCol w:w="3298"/>
      <w:gridCol w:w="3553"/>
      <w:gridCol w:w="3458"/>
    </w:tblGrid>
    <w:tr w:rsidR="00D3491B" w:rsidRPr="00215EE1" w14:paraId="354E6E86" w14:textId="77777777" w:rsidTr="00DC41C4">
      <w:trPr>
        <w:trHeight w:val="1313"/>
      </w:trPr>
      <w:tc>
        <w:tcPr>
          <w:tcW w:w="3298" w:type="dxa"/>
        </w:tcPr>
        <w:p w14:paraId="5EF94838" w14:textId="6B612BAE" w:rsidR="00D3491B" w:rsidRPr="00215EE1" w:rsidRDefault="00D3491B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553" w:type="dxa"/>
        </w:tcPr>
        <w:p w14:paraId="43058C7C" w14:textId="3D39BF00" w:rsidR="00D3491B" w:rsidRPr="00215EE1" w:rsidRDefault="00D3491B" w:rsidP="001525CD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458" w:type="dxa"/>
        </w:tcPr>
        <w:p w14:paraId="5BA3C877" w14:textId="77777777" w:rsidR="00D3491B" w:rsidRPr="00215EE1" w:rsidRDefault="00D3491B" w:rsidP="00350076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</w:tr>
  </w:tbl>
  <w:p w14:paraId="1CF2D6BC" w14:textId="77777777" w:rsidR="00D3491B" w:rsidRPr="00215EE1" w:rsidRDefault="00D3491B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AC790" w14:textId="77777777" w:rsidR="005923B9" w:rsidRDefault="005923B9">
      <w:r>
        <w:separator/>
      </w:r>
    </w:p>
  </w:footnote>
  <w:footnote w:type="continuationSeparator" w:id="0">
    <w:p w14:paraId="04F78181" w14:textId="77777777" w:rsidR="005923B9" w:rsidRDefault="005923B9">
      <w:r>
        <w:continuationSeparator/>
      </w:r>
    </w:p>
  </w:footnote>
  <w:footnote w:type="continuationNotice" w:id="1">
    <w:p w14:paraId="15365B06" w14:textId="77777777" w:rsidR="005923B9" w:rsidRDefault="005923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6B4AB" w14:textId="77777777" w:rsidR="00D3491B" w:rsidRDefault="00D3491B">
    <w:pPr>
      <w:pStyle w:val="Header"/>
      <w:tabs>
        <w:tab w:val="clear" w:pos="4320"/>
        <w:tab w:val="clear" w:pos="8640"/>
      </w:tabs>
      <w:rPr>
        <w:sz w:val="6"/>
      </w:rPr>
    </w:pPr>
  </w:p>
  <w:p w14:paraId="73BDFB2E" w14:textId="77777777" w:rsidR="00D3491B" w:rsidRDefault="00D3491B">
    <w:pPr>
      <w:pStyle w:val="Header"/>
      <w:rPr>
        <w:sz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D3491B" w14:paraId="12210756" w14:textId="77777777" w:rsidTr="000F167A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4A95C261" w14:textId="77777777" w:rsidR="00D3491B" w:rsidRDefault="00D3491B"/>
      </w:tc>
      <w:tc>
        <w:tcPr>
          <w:tcW w:w="3288" w:type="dxa"/>
        </w:tcPr>
        <w:p w14:paraId="6E4EF07B" w14:textId="77777777" w:rsidR="00D3491B" w:rsidRDefault="00D3491B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6038F4E3" wp14:editId="04179663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656C9871" w14:textId="77777777" w:rsidR="00D3491B" w:rsidRDefault="00D3491B"/>
      </w:tc>
    </w:tr>
    <w:tr w:rsidR="00D3491B" w14:paraId="192A267D" w14:textId="77777777" w:rsidTr="000F167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18233161" w14:textId="77777777" w:rsidR="00D3491B" w:rsidRDefault="00D3491B">
          <w:pPr>
            <w:jc w:val="center"/>
          </w:pPr>
          <w:r>
            <w:rPr>
              <w:sz w:val="28"/>
            </w:rPr>
            <w:t>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D3491B" w14:paraId="5D2A1E92" w14:textId="77777777" w:rsidTr="000F167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0113517F" w14:textId="77777777" w:rsidR="00D3491B" w:rsidRDefault="00D3491B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>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0F167A" w14:paraId="44C5B256" w14:textId="77777777" w:rsidTr="000F167A">
      <w:trPr>
        <w:jc w:val="center"/>
      </w:trPr>
      <w:tc>
        <w:tcPr>
          <w:tcW w:w="3086" w:type="dxa"/>
          <w:gridSpan w:val="2"/>
        </w:tcPr>
        <w:p w14:paraId="33E3B20A" w14:textId="6E596D97" w:rsidR="000F167A" w:rsidRDefault="007235F1" w:rsidP="000F167A">
          <w:pPr>
            <w:spacing w:before="120"/>
            <w:jc w:val="center"/>
            <w:rPr>
              <w:spacing w:val="-14"/>
              <w:sz w:val="22"/>
            </w:rPr>
          </w:pPr>
          <w:r w:rsidRPr="007235F1">
            <w:rPr>
              <w:smallCaps/>
              <w:sz w:val="22"/>
            </w:rPr>
            <w:t>Josh Stein</w:t>
          </w:r>
        </w:p>
      </w:tc>
      <w:tc>
        <w:tcPr>
          <w:tcW w:w="4586" w:type="dxa"/>
          <w:gridSpan w:val="3"/>
          <w:vMerge w:val="restart"/>
        </w:tcPr>
        <w:p w14:paraId="4131F742" w14:textId="77777777" w:rsidR="000F167A" w:rsidRDefault="000F167A" w:rsidP="000F167A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3288" w:type="dxa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5548DE" w14:paraId="301B2FB3" w14:textId="77777777" w:rsidTr="005548DE">
            <w:trPr>
              <w:jc w:val="center"/>
            </w:trPr>
            <w:tc>
              <w:tcPr>
                <w:tcW w:w="3288" w:type="dxa"/>
              </w:tcPr>
              <w:tbl>
                <w:tblPr>
                  <w:tblW w:w="0" w:type="auto"/>
                  <w:jc w:val="center"/>
                  <w:tblLayout w:type="fixed"/>
                  <w:tblLook w:val="0000" w:firstRow="0" w:lastRow="0" w:firstColumn="0" w:lastColumn="0" w:noHBand="0" w:noVBand="0"/>
                </w:tblPr>
                <w:tblGrid>
                  <w:gridCol w:w="3288"/>
                </w:tblGrid>
                <w:tr w:rsidR="005548DE" w14:paraId="14987EFB" w14:textId="77777777" w:rsidTr="000D3D9D">
                  <w:trPr>
                    <w:jc w:val="center"/>
                  </w:trPr>
                  <w:tc>
                    <w:tcPr>
                      <w:tcW w:w="3288" w:type="dxa"/>
                    </w:tcPr>
                    <w:p w14:paraId="72071409" w14:textId="40A2756D" w:rsidR="005548DE" w:rsidRDefault="00D322C1" w:rsidP="005548DE">
                      <w:pPr>
                        <w:spacing w:before="120"/>
                        <w:ind w:left="-126"/>
                        <w:jc w:val="center"/>
                        <w:rPr>
                          <w:spacing w:val="-14"/>
                          <w:sz w:val="22"/>
                        </w:rPr>
                      </w:pPr>
                      <w:r w:rsidRPr="00D322C1">
                        <w:rPr>
                          <w:smallCaps/>
                          <w:sz w:val="22"/>
                        </w:rPr>
                        <w:t>Daniel H. Johnson</w:t>
                      </w:r>
                    </w:p>
                  </w:tc>
                </w:tr>
              </w:tbl>
              <w:p w14:paraId="34E77FB6" w14:textId="02B843A0" w:rsidR="005548DE" w:rsidRDefault="005548DE" w:rsidP="005548DE">
                <w:pPr>
                  <w:spacing w:before="120"/>
                  <w:jc w:val="center"/>
                  <w:rPr>
                    <w:spacing w:val="-14"/>
                    <w:sz w:val="22"/>
                  </w:rPr>
                </w:pPr>
              </w:p>
            </w:tc>
          </w:tr>
        </w:tbl>
        <w:p w14:paraId="1E01C3EA" w14:textId="77777777" w:rsidR="000F167A" w:rsidRDefault="000F167A" w:rsidP="000F167A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0F167A" w14:paraId="7A5D7A37" w14:textId="77777777" w:rsidTr="000F167A">
      <w:trPr>
        <w:trHeight w:val="152"/>
        <w:jc w:val="center"/>
      </w:trPr>
      <w:tc>
        <w:tcPr>
          <w:tcW w:w="3086" w:type="dxa"/>
          <w:gridSpan w:val="2"/>
        </w:tcPr>
        <w:p w14:paraId="6F576E46" w14:textId="77777777" w:rsidR="000F167A" w:rsidRDefault="000F167A" w:rsidP="000F167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082E55E4" w14:textId="77777777" w:rsidR="000F167A" w:rsidRDefault="000F167A" w:rsidP="000F167A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74A1B303" w14:textId="77777777" w:rsidR="000F167A" w:rsidRDefault="000F167A" w:rsidP="000F167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6F268132" w14:textId="77777777" w:rsidR="00D3491B" w:rsidRDefault="00D3491B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77F61"/>
    <w:multiLevelType w:val="hybridMultilevel"/>
    <w:tmpl w:val="E300F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14D40ED"/>
    <w:multiLevelType w:val="hybridMultilevel"/>
    <w:tmpl w:val="A9C469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6F14368"/>
    <w:multiLevelType w:val="hybridMultilevel"/>
    <w:tmpl w:val="BC5454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25666147">
    <w:abstractNumId w:val="17"/>
  </w:num>
  <w:num w:numId="2" w16cid:durableId="1186358365">
    <w:abstractNumId w:val="14"/>
  </w:num>
  <w:num w:numId="3" w16cid:durableId="2132434106">
    <w:abstractNumId w:val="3"/>
  </w:num>
  <w:num w:numId="4" w16cid:durableId="216936402">
    <w:abstractNumId w:val="7"/>
  </w:num>
  <w:num w:numId="5" w16cid:durableId="1314749662">
    <w:abstractNumId w:val="8"/>
  </w:num>
  <w:num w:numId="6" w16cid:durableId="1112939779">
    <w:abstractNumId w:val="12"/>
  </w:num>
  <w:num w:numId="7" w16cid:durableId="266232329">
    <w:abstractNumId w:val="16"/>
  </w:num>
  <w:num w:numId="8" w16cid:durableId="1595742450">
    <w:abstractNumId w:val="15"/>
  </w:num>
  <w:num w:numId="9" w16cid:durableId="24915863">
    <w:abstractNumId w:val="9"/>
  </w:num>
  <w:num w:numId="10" w16cid:durableId="30811472">
    <w:abstractNumId w:val="6"/>
  </w:num>
  <w:num w:numId="11" w16cid:durableId="1296787629">
    <w:abstractNumId w:val="10"/>
  </w:num>
  <w:num w:numId="12" w16cid:durableId="936326398">
    <w:abstractNumId w:val="0"/>
  </w:num>
  <w:num w:numId="13" w16cid:durableId="1618222264">
    <w:abstractNumId w:val="11"/>
  </w:num>
  <w:num w:numId="14" w16cid:durableId="1323655102">
    <w:abstractNumId w:val="13"/>
  </w:num>
  <w:num w:numId="15" w16cid:durableId="1785297810">
    <w:abstractNumId w:val="4"/>
  </w:num>
  <w:num w:numId="16" w16cid:durableId="1388144820">
    <w:abstractNumId w:val="1"/>
  </w:num>
  <w:num w:numId="17" w16cid:durableId="678234341">
    <w:abstractNumId w:val="2"/>
  </w:num>
  <w:num w:numId="18" w16cid:durableId="7643470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Users\ext-mjkneis\State of North Carolina\NCDOT- DOH - Project Management Unit - 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IV_1$`"/>
    <w:odso>
      <w:udl w:val="Provider=Microsoft.ACE.OLEDB.12.0;User ID=Admin;Data Source=C:\Users\yfraser\State of North Carolina\NCDOT- DOH - Project Management Unit - Documents\General\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IV_1$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6D7"/>
    <w:rsid w:val="00007128"/>
    <w:rsid w:val="00036EF8"/>
    <w:rsid w:val="00072BCF"/>
    <w:rsid w:val="0009002D"/>
    <w:rsid w:val="00092F3B"/>
    <w:rsid w:val="000A062B"/>
    <w:rsid w:val="000B7BA8"/>
    <w:rsid w:val="000C0A72"/>
    <w:rsid w:val="000D1F47"/>
    <w:rsid w:val="000D704C"/>
    <w:rsid w:val="000F167A"/>
    <w:rsid w:val="00121981"/>
    <w:rsid w:val="001447EB"/>
    <w:rsid w:val="001525CD"/>
    <w:rsid w:val="00174A5D"/>
    <w:rsid w:val="001837B6"/>
    <w:rsid w:val="001B7D8A"/>
    <w:rsid w:val="001E2DC4"/>
    <w:rsid w:val="001E7335"/>
    <w:rsid w:val="00215EE1"/>
    <w:rsid w:val="0024115B"/>
    <w:rsid w:val="00263020"/>
    <w:rsid w:val="00263767"/>
    <w:rsid w:val="0027339B"/>
    <w:rsid w:val="002A04B9"/>
    <w:rsid w:val="002E68FC"/>
    <w:rsid w:val="002F2533"/>
    <w:rsid w:val="00304934"/>
    <w:rsid w:val="00333A08"/>
    <w:rsid w:val="00350076"/>
    <w:rsid w:val="0037042B"/>
    <w:rsid w:val="00382449"/>
    <w:rsid w:val="003E7F0D"/>
    <w:rsid w:val="00403FB1"/>
    <w:rsid w:val="00444886"/>
    <w:rsid w:val="00445B30"/>
    <w:rsid w:val="0045315F"/>
    <w:rsid w:val="004726A1"/>
    <w:rsid w:val="004762E5"/>
    <w:rsid w:val="00480E86"/>
    <w:rsid w:val="004A29D9"/>
    <w:rsid w:val="004C0FF3"/>
    <w:rsid w:val="004F30A5"/>
    <w:rsid w:val="00505196"/>
    <w:rsid w:val="00507E8C"/>
    <w:rsid w:val="00521A31"/>
    <w:rsid w:val="005548DE"/>
    <w:rsid w:val="005622F1"/>
    <w:rsid w:val="005923B9"/>
    <w:rsid w:val="00592644"/>
    <w:rsid w:val="005C38D8"/>
    <w:rsid w:val="005C561D"/>
    <w:rsid w:val="005F2CA6"/>
    <w:rsid w:val="006179FE"/>
    <w:rsid w:val="00643C71"/>
    <w:rsid w:val="006652F8"/>
    <w:rsid w:val="00672763"/>
    <w:rsid w:val="00681508"/>
    <w:rsid w:val="00681CA9"/>
    <w:rsid w:val="0068304B"/>
    <w:rsid w:val="00683A89"/>
    <w:rsid w:val="00686C44"/>
    <w:rsid w:val="00697022"/>
    <w:rsid w:val="006B6828"/>
    <w:rsid w:val="006C2FC5"/>
    <w:rsid w:val="006F660F"/>
    <w:rsid w:val="00704416"/>
    <w:rsid w:val="0071061D"/>
    <w:rsid w:val="007235F1"/>
    <w:rsid w:val="00742BF8"/>
    <w:rsid w:val="00750A82"/>
    <w:rsid w:val="007667B7"/>
    <w:rsid w:val="007814DA"/>
    <w:rsid w:val="007D324E"/>
    <w:rsid w:val="007E5C41"/>
    <w:rsid w:val="008025DB"/>
    <w:rsid w:val="0083303C"/>
    <w:rsid w:val="00846285"/>
    <w:rsid w:val="00856E46"/>
    <w:rsid w:val="008725FC"/>
    <w:rsid w:val="008854D5"/>
    <w:rsid w:val="008C0108"/>
    <w:rsid w:val="008C58B5"/>
    <w:rsid w:val="0090133C"/>
    <w:rsid w:val="00910756"/>
    <w:rsid w:val="00917D74"/>
    <w:rsid w:val="00922228"/>
    <w:rsid w:val="0094787B"/>
    <w:rsid w:val="00960ABE"/>
    <w:rsid w:val="009B331C"/>
    <w:rsid w:val="009C2E3E"/>
    <w:rsid w:val="009C35EF"/>
    <w:rsid w:val="009C3C17"/>
    <w:rsid w:val="009D670D"/>
    <w:rsid w:val="00A07850"/>
    <w:rsid w:val="00A306A7"/>
    <w:rsid w:val="00AB09BC"/>
    <w:rsid w:val="00AB7A6C"/>
    <w:rsid w:val="00AE4377"/>
    <w:rsid w:val="00AF12A2"/>
    <w:rsid w:val="00AF5506"/>
    <w:rsid w:val="00B45C0C"/>
    <w:rsid w:val="00B743A4"/>
    <w:rsid w:val="00B7493A"/>
    <w:rsid w:val="00BA5D19"/>
    <w:rsid w:val="00BB0004"/>
    <w:rsid w:val="00BB0C3A"/>
    <w:rsid w:val="00BC47DB"/>
    <w:rsid w:val="00BC6307"/>
    <w:rsid w:val="00BE528E"/>
    <w:rsid w:val="00BE69E2"/>
    <w:rsid w:val="00C11B9F"/>
    <w:rsid w:val="00C661A7"/>
    <w:rsid w:val="00C66DB7"/>
    <w:rsid w:val="00CA3B91"/>
    <w:rsid w:val="00CC33B1"/>
    <w:rsid w:val="00CE41A9"/>
    <w:rsid w:val="00D229C7"/>
    <w:rsid w:val="00D322C1"/>
    <w:rsid w:val="00D3491B"/>
    <w:rsid w:val="00D643AA"/>
    <w:rsid w:val="00D70F0E"/>
    <w:rsid w:val="00D71647"/>
    <w:rsid w:val="00DC41C4"/>
    <w:rsid w:val="00DF6D3D"/>
    <w:rsid w:val="00E2406E"/>
    <w:rsid w:val="00E32840"/>
    <w:rsid w:val="00E33E65"/>
    <w:rsid w:val="00E37FAF"/>
    <w:rsid w:val="00E45769"/>
    <w:rsid w:val="00E51B8B"/>
    <w:rsid w:val="00E73226"/>
    <w:rsid w:val="00E80C67"/>
    <w:rsid w:val="00E810C2"/>
    <w:rsid w:val="00E85DD1"/>
    <w:rsid w:val="00EA0508"/>
    <w:rsid w:val="00EB3A6F"/>
    <w:rsid w:val="00EB63B9"/>
    <w:rsid w:val="00ED48CD"/>
    <w:rsid w:val="00ED631D"/>
    <w:rsid w:val="00F056D7"/>
    <w:rsid w:val="00F106E7"/>
    <w:rsid w:val="00F26C36"/>
    <w:rsid w:val="00F335FC"/>
    <w:rsid w:val="00F40143"/>
    <w:rsid w:val="00F43E96"/>
    <w:rsid w:val="00F7056C"/>
    <w:rsid w:val="00FA4284"/>
    <w:rsid w:val="00FB1E7D"/>
    <w:rsid w:val="00FE6054"/>
    <w:rsid w:val="00FE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7664CD1"/>
  <w14:defaultImageDpi w14:val="300"/>
  <w15:chartTrackingRefBased/>
  <w15:docId w15:val="{9D6B3C6C-81CD-4431-8391-BD8BFC4A5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link w:val="BodyTextChar"/>
    <w:rPr>
      <w:rFonts w:ascii="Arial Narrow" w:hAnsi="Arial Narrow"/>
      <w:b/>
    </w:rPr>
  </w:style>
  <w:style w:type="paragraph" w:styleId="BodyText2">
    <w:name w:val="Body Text 2"/>
    <w:basedOn w:val="Normal"/>
    <w:link w:val="BodyText2Char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character" w:customStyle="1" w:styleId="HeaderChar">
    <w:name w:val="Header Char"/>
    <w:link w:val="Header"/>
    <w:rsid w:val="00EB3A6F"/>
    <w:rPr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63767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CC33B1"/>
    <w:rPr>
      <w:b/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BE69E2"/>
    <w:rPr>
      <w:b/>
      <w:sz w:val="28"/>
    </w:rPr>
  </w:style>
  <w:style w:type="character" w:customStyle="1" w:styleId="BodyTextChar">
    <w:name w:val="Body Text Char"/>
    <w:basedOn w:val="DefaultParagraphFont"/>
    <w:link w:val="BodyText"/>
    <w:rsid w:val="00BE69E2"/>
    <w:rPr>
      <w:rFonts w:ascii="Arial Narrow" w:hAnsi="Arial Narrow"/>
      <w:b/>
      <w:sz w:val="24"/>
    </w:rPr>
  </w:style>
  <w:style w:type="paragraph" w:styleId="ListParagraph">
    <w:name w:val="List Paragraph"/>
    <w:basedOn w:val="Normal"/>
    <w:uiPriority w:val="34"/>
    <w:qFormat/>
    <w:rsid w:val="00ED631D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B45C0C"/>
    <w:rPr>
      <w:rFonts w:ascii="Arial Narrow" w:hAnsi="Arial Narrow"/>
      <w:sz w:val="24"/>
    </w:rPr>
  </w:style>
  <w:style w:type="table" w:styleId="TableGrid">
    <w:name w:val="Table Grid"/>
    <w:basedOn w:val="TableNormal"/>
    <w:uiPriority w:val="59"/>
    <w:rsid w:val="00FA4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31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pps.ncdot.gov/dot/directory/authenticated/UnitPage.aspx?id=15684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apps.ncdot.gov/dot/directory/authenticated/UnitPage.aspx?id=513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yfraser\State%20of%20North%20Carolina\NCDOT-%20DOH%20-%20Project%20Management%20Unit%20-%20Documents\General\Staff%20Engineer\Email%20and%20Memo%20Templates\form%20Contacts%20by%20Division.xlsx" TargetMode="External"/><Relationship Id="rId1" Type="http://schemas.openxmlformats.org/officeDocument/2006/relationships/attachedTemplate" Target="file:///C:\Users\akwhite\Desktop\TIP%20MAIL\PAM\IPD\New%20folder\FORM%20LETTERS\PMU%20DESIGN%20FORM%20LETTERS\03%20Right%20of%20Way%20-%20Merged\Right%20of%20Way%20Revis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5" ma:contentTypeDescription="Create a new document." ma:contentTypeScope="" ma:versionID="4ded263a1f424d578f6eef6f5c35c2c6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b590832cf92aaecb68785b1bec8e95a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AF9AB2-922D-4CB0-9799-D8CDC0CE75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79EE23-A6D4-4829-9ED9-819C27670109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3.xml><?xml version="1.0" encoding="utf-8"?>
<ds:datastoreItem xmlns:ds="http://schemas.openxmlformats.org/officeDocument/2006/customXml" ds:itemID="{EE689D73-0A9C-45AF-AEB6-4F2CD5AD2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095afb-e4be-4faf-96cd-0f879a88bd33"/>
    <ds:schemaRef ds:uri="156dcef4-3956-40fb-8035-47aafddd59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Right of Way Revision.dotx</Template>
  <TotalTime>109</TotalTime>
  <Pages>2</Pages>
  <Words>195</Words>
  <Characters>3587</Characters>
  <Application>Microsoft Office Word</Application>
  <DocSecurity>0</DocSecurity>
  <Lines>199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3668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Katya  Fraser</cp:lastModifiedBy>
  <cp:revision>24</cp:revision>
  <cp:lastPrinted>2017-01-23T22:31:00Z</cp:lastPrinted>
  <dcterms:created xsi:type="dcterms:W3CDTF">2022-06-01T12:02:00Z</dcterms:created>
  <dcterms:modified xsi:type="dcterms:W3CDTF">2025-10-01T14:44:00Z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</Properties>
</file>